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Rhondda Cynon Taf</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Rhondda Cynon Taf</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Rhondda Cynon Taf</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Rhondda Cynon Taf</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Rhondda Cynon Taf</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Rhondda Cynon Taf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48.3% </w:t>
      </w:r>
      <w:r w:rsidRPr="004747BF">
        <w:rPr>
          <w:rFonts w:ascii="Libre Franklin Light" w:eastAsia="Times New Roman" w:hAnsi="Libre Franklin Light" w:cs="Calibri Light"/>
        </w:rPr>
        <w:t xml:space="preserve">of those respondents classified as PGSI 8+ in Rhondda Cynon Taf</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Rhondda Cynon Taf is estimated to be </w:t>
      </w:r>
      <w:r w:rsidRPr="00773DF7">
        <w:rPr>
          <w:rFonts w:ascii="Libre Franklin Light" w:eastAsia="Times New Roman" w:hAnsi="Libre Franklin Light" w:cs="Calibri Light"/>
          <w:b/>
          <w:bCs/>
          <w:color w:val="C45911" w:themeColor="accent2" w:themeShade="BF"/>
        </w:rPr>
        <w:t xml:space="preserve">£5,260,525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Rhondda Cynon Taf</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Rhondda Cynon Taf</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Rhondda Cynon Taf</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Rhondda Cynon Taf</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hondda Cynon Taf.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Rhondda Cynon Taf</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hondda Cynon Taf.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Rhondda Cynon Taf</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Rhondda Cynon Taf</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hondda Cynon Taf.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Rhondda Cynon Taf</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Rhondda Cynon Taf</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Rhondda Cynon Taf</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Rhondda Cynon Taf</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Rhondda Cynon Taf</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Rhondda Cynon Taf</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£5,260,525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Rhondda Cynon Taf</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£85,685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£1,772,021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£126,941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£35,702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£65,454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£3,174,722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£5,260,525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Rhondda Cynon Taf</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Rhondda Cynon Taf</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Cynon Taf</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Cynon Taf</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Cynon Taf</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Cynon Taf</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Rhondda Cynon Taf</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Rhondda Cynon Taf</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Rhondda Cynon Taf</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Rhondda Cynon Taf</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Rhondda Cynon Taf</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Rhondda Cynon Taf</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FD5A4CB-F493-47E2-8455-9DEB61B9FFD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